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157" w:rsidRDefault="00D43514" w:rsidP="00342157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b/>
          <w:sz w:val="32"/>
          <w:szCs w:val="32"/>
          <w:u w:val="thick"/>
        </w:rPr>
        <w:t>GRANDMA’S ITALIAN</w:t>
      </w:r>
      <w:r w:rsidR="00342157">
        <w:rPr>
          <w:rFonts w:ascii="Lucida Handwriting" w:hAnsi="Lucida Handwriting"/>
          <w:b/>
          <w:sz w:val="32"/>
          <w:szCs w:val="32"/>
          <w:u w:val="thick"/>
        </w:rPr>
        <w:t xml:space="preserve"> KNOT COOKIES</w:t>
      </w:r>
    </w:p>
    <w:p w:rsidR="00342157" w:rsidRDefault="00342157" w:rsidP="00342157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Oven:   350 degrees   Bake:  12 minutes</w:t>
      </w:r>
    </w:p>
    <w:p w:rsidR="00342157" w:rsidRDefault="00342157" w:rsidP="00342157">
      <w:pPr>
        <w:jc w:val="center"/>
        <w:rPr>
          <w:rFonts w:ascii="Lucida Handwriting" w:hAnsi="Lucida Handwriting"/>
          <w:sz w:val="32"/>
          <w:szCs w:val="32"/>
        </w:rPr>
      </w:pPr>
    </w:p>
    <w:p w:rsidR="00342157" w:rsidRDefault="00342157" w:rsidP="00342157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  <w:u w:val="single"/>
        </w:rPr>
        <w:t>Dough</w:t>
      </w:r>
    </w:p>
    <w:p w:rsidR="00342157" w:rsidRDefault="00342157" w:rsidP="00342157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12 eggs</w:t>
      </w:r>
    </w:p>
    <w:p w:rsidR="00342157" w:rsidRDefault="00342157" w:rsidP="00342157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cups sugar</w:t>
      </w:r>
    </w:p>
    <w:p w:rsidR="00342157" w:rsidRDefault="00342157" w:rsidP="00342157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½ cup baking powder</w:t>
      </w:r>
    </w:p>
    <w:p w:rsidR="00342157" w:rsidRDefault="00342157" w:rsidP="00342157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¼ cups shortening</w:t>
      </w:r>
    </w:p>
    <w:p w:rsidR="00342157" w:rsidRDefault="00342157" w:rsidP="00342157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3 tablespoons vanilla</w:t>
      </w:r>
    </w:p>
    <w:p w:rsidR="00342157" w:rsidRDefault="00342157" w:rsidP="00342157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9 to 10 cups flour</w:t>
      </w:r>
    </w:p>
    <w:p w:rsidR="00342157" w:rsidRDefault="00342157" w:rsidP="00342157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Melt shortening, cool.  Beat eggs, shortening, baking powder, vanilla and flour, beating after each addition.  Roll in long strings, make knots.  Bake on greased cookie sheet.</w:t>
      </w:r>
    </w:p>
    <w:p w:rsidR="00342157" w:rsidRDefault="00342157" w:rsidP="00342157">
      <w:pPr>
        <w:jc w:val="center"/>
        <w:rPr>
          <w:rFonts w:ascii="Lucida Handwriting" w:hAnsi="Lucida Handwriting"/>
          <w:sz w:val="32"/>
          <w:szCs w:val="32"/>
          <w:u w:val="single"/>
        </w:rPr>
      </w:pPr>
      <w:r>
        <w:rPr>
          <w:rFonts w:ascii="Lucida Handwriting" w:hAnsi="Lucida Handwriting"/>
          <w:sz w:val="32"/>
          <w:szCs w:val="32"/>
          <w:u w:val="single"/>
        </w:rPr>
        <w:t>Icing</w:t>
      </w:r>
    </w:p>
    <w:p w:rsidR="00342157" w:rsidRPr="00342157" w:rsidRDefault="009F52C9" w:rsidP="009F52C9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Mix into confectioners’ sugar, a little water and vanilla until icing is the consistency of crepe batter. Dip cookies into icing(do not ice bottom), let cookie dry on wax paper, store in sealed container.</w:t>
      </w:r>
      <w:r w:rsidR="00342157">
        <w:rPr>
          <w:rFonts w:ascii="Lucida Handwriting" w:hAnsi="Lucida Handwriting"/>
          <w:sz w:val="32"/>
          <w:szCs w:val="32"/>
        </w:rPr>
        <w:t xml:space="preserve">  </w:t>
      </w:r>
    </w:p>
    <w:sectPr w:rsidR="00342157" w:rsidRPr="00342157" w:rsidSect="001D27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defaultTabStop w:val="720"/>
  <w:characterSpacingControl w:val="doNotCompress"/>
  <w:compat/>
  <w:rsids>
    <w:rsidRoot w:val="00342157"/>
    <w:rsid w:val="001D2716"/>
    <w:rsid w:val="002D2A98"/>
    <w:rsid w:val="002F63A1"/>
    <w:rsid w:val="00342157"/>
    <w:rsid w:val="003D5B8D"/>
    <w:rsid w:val="006B6EB1"/>
    <w:rsid w:val="009F52C9"/>
    <w:rsid w:val="00B24EE8"/>
    <w:rsid w:val="00D43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7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a_2\Desktop\Recip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Recipe</Template>
  <TotalTime>26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Angela_2</dc:creator>
  <cp:lastModifiedBy>Angela_2</cp:lastModifiedBy>
  <cp:revision>3</cp:revision>
  <dcterms:created xsi:type="dcterms:W3CDTF">2012-02-03T14:05:00Z</dcterms:created>
  <dcterms:modified xsi:type="dcterms:W3CDTF">2012-02-03T14:33:00Z</dcterms:modified>
</cp:coreProperties>
</file>